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B82" w:rsidRDefault="00D34B82" w:rsidP="00BC1A60">
      <w:pPr>
        <w:pStyle w:val="Title"/>
        <w:widowControl w:val="0"/>
        <w:ind w:right="-1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75857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D34B82" w:rsidRPr="00D520E3" w:rsidRDefault="00D34B82" w:rsidP="00645E78">
      <w:pPr>
        <w:pStyle w:val="Subtitle"/>
        <w:widowControl w:val="0"/>
        <w:rPr>
          <w:rFonts w:ascii="Times New Roman" w:hAnsi="Times New Roman" w:cs="Times New Roman"/>
          <w:b/>
          <w:bCs/>
          <w:sz w:val="24"/>
          <w:szCs w:val="24"/>
        </w:rPr>
      </w:pPr>
      <w:r w:rsidRPr="00275857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D34B82" w:rsidRPr="00275857" w:rsidRDefault="00D34B82" w:rsidP="008075ED">
      <w:pPr>
        <w:pStyle w:val="Subtitle"/>
        <w:widowControl w:val="0"/>
        <w:spacing w:before="120"/>
        <w:rPr>
          <w:rFonts w:ascii="Arial" w:hAnsi="Arial" w:cs="Arial"/>
          <w:b/>
          <w:bCs/>
          <w:i/>
          <w:iCs/>
          <w:spacing w:val="40"/>
        </w:rPr>
      </w:pPr>
      <w:r w:rsidRPr="00275857"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D34B82" w:rsidRPr="0010695E" w:rsidRDefault="00D34B82" w:rsidP="008075ED">
      <w:pPr>
        <w:pStyle w:val="Subtitle"/>
        <w:widowControl w:val="0"/>
        <w:jc w:val="left"/>
        <w:rPr>
          <w:rFonts w:ascii="Times New Roman" w:hAnsi="Times New Roman" w:cs="Times New Roman"/>
          <w:b/>
          <w:bCs/>
          <w:spacing w:val="40"/>
          <w:sz w:val="24"/>
          <w:szCs w:val="24"/>
        </w:rPr>
      </w:pPr>
    </w:p>
    <w:p w:rsidR="00D34B82" w:rsidRPr="00254A4E" w:rsidRDefault="00D34B82" w:rsidP="008075ED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8400E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27.12.2024 №372</w:t>
      </w:r>
    </w:p>
    <w:p w:rsidR="00D34B82" w:rsidRPr="0010695E" w:rsidRDefault="00D34B82" w:rsidP="008075ED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г. Унеча</w:t>
      </w:r>
      <w:r w:rsidRPr="0010695E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</w:p>
    <w:p w:rsidR="00D34B82" w:rsidRDefault="00D34B82" w:rsidP="008075ED">
      <w:pPr>
        <w:widowControl w:val="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6204" w:type="dxa"/>
        <w:tblLook w:val="00A0"/>
      </w:tblPr>
      <w:tblGrid>
        <w:gridCol w:w="6204"/>
      </w:tblGrid>
      <w:tr w:rsidR="00D34B82">
        <w:tc>
          <w:tcPr>
            <w:tcW w:w="6204" w:type="dxa"/>
          </w:tcPr>
          <w:p w:rsidR="00D34B82" w:rsidRPr="00B11BDB" w:rsidRDefault="00D34B82" w:rsidP="00B11BDB">
            <w:pPr>
              <w:widowControl w:val="0"/>
              <w:spacing w:line="240" w:lineRule="auto"/>
              <w:ind w:right="-5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4B82" w:rsidRPr="00B11BDB" w:rsidRDefault="00D34B82" w:rsidP="00B11BDB">
            <w:pPr>
              <w:widowControl w:val="0"/>
              <w:spacing w:line="240" w:lineRule="auto"/>
              <w:ind w:right="-534"/>
              <w:rPr>
                <w:rFonts w:ascii="Times New Roman" w:hAnsi="Times New Roman" w:cs="Times New Roman"/>
                <w:sz w:val="28"/>
                <w:szCs w:val="28"/>
              </w:rPr>
            </w:pPr>
            <w:r w:rsidRPr="00B11BDB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1BDB">
              <w:rPr>
                <w:rFonts w:ascii="Times New Roman" w:hAnsi="Times New Roman" w:cs="Times New Roman"/>
                <w:sz w:val="28"/>
                <w:szCs w:val="28"/>
              </w:rPr>
              <w:t xml:space="preserve">в постановление администрации Унечского района </w:t>
            </w:r>
          </w:p>
          <w:p w:rsidR="00D34B82" w:rsidRPr="00B11BDB" w:rsidRDefault="00D34B82" w:rsidP="00B11BDB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1B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29.12.2023№ 561</w:t>
            </w:r>
          </w:p>
          <w:p w:rsidR="00D34B82" w:rsidRPr="00B11BDB" w:rsidRDefault="00D34B82" w:rsidP="00B11BDB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34B82" w:rsidRDefault="00D34B82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D34B82" w:rsidRPr="00841020" w:rsidRDefault="00D34B82" w:rsidP="00841020">
      <w:pPr>
        <w:keepNext/>
        <w:spacing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573D7">
        <w:rPr>
          <w:rFonts w:ascii="Times New Roman" w:hAnsi="Times New Roman" w:cs="Times New Roman"/>
          <w:sz w:val="24"/>
          <w:szCs w:val="24"/>
        </w:rPr>
        <w:t>В соответствии с постановлениями администрации района от 18.03.2021 №61 «Об утверждении Порядка разработки, реализации и оценки эффективности муниципальных программ муниципального образования «Унечский муниципальный район Брянской области», от 12.11.2018 № 287 «Об утверждении Перечня муниципальных программ (подпрограмм) муниципального образования «Унечский муниципальный район», подлежащих разработке и реализации исполнительно-распорядительными органами Ун</w:t>
      </w:r>
      <w:r>
        <w:rPr>
          <w:rFonts w:ascii="Times New Roman" w:hAnsi="Times New Roman" w:cs="Times New Roman"/>
          <w:sz w:val="24"/>
          <w:szCs w:val="24"/>
        </w:rPr>
        <w:t xml:space="preserve">ечского муниципального района» </w:t>
      </w:r>
      <w:r w:rsidRPr="00A573D7">
        <w:rPr>
          <w:rFonts w:ascii="Times New Roman" w:hAnsi="Times New Roman" w:cs="Times New Roman"/>
          <w:sz w:val="24"/>
          <w:szCs w:val="24"/>
        </w:rPr>
        <w:t xml:space="preserve">(в </w:t>
      </w:r>
      <w:r>
        <w:rPr>
          <w:rFonts w:ascii="Times New Roman" w:hAnsi="Times New Roman" w:cs="Times New Roman"/>
          <w:sz w:val="24"/>
          <w:szCs w:val="24"/>
        </w:rPr>
        <w:t>редакции от 30.12.2019 № 393</w:t>
      </w:r>
      <w:r w:rsidRPr="00D81AF9">
        <w:rPr>
          <w:rFonts w:ascii="Times New Roman" w:hAnsi="Times New Roman" w:cs="Times New Roman"/>
          <w:sz w:val="24"/>
          <w:szCs w:val="24"/>
        </w:rPr>
        <w:t xml:space="preserve">), решением Унечского районного </w:t>
      </w:r>
      <w:r w:rsidRPr="00C831B4">
        <w:rPr>
          <w:rFonts w:ascii="Times New Roman" w:hAnsi="Times New Roman" w:cs="Times New Roman"/>
          <w:sz w:val="24"/>
          <w:szCs w:val="24"/>
        </w:rPr>
        <w:t>Совета народных депутатов от 15.12.2023 № 6-261 «О бюджете Унечского муниципального района Брянской области на 2024 год и на плановый период 2025 и 2026 годов» (в редакции решений от 01.02.2024 № 6-278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41020">
        <w:rPr>
          <w:rFonts w:ascii="Times New Roman" w:hAnsi="Times New Roman" w:cs="Times New Roman"/>
          <w:sz w:val="24"/>
          <w:szCs w:val="24"/>
        </w:rPr>
        <w:t>от 18.06.2024 №6-292,от 27.08.2024 №6-300</w:t>
      </w:r>
      <w:r>
        <w:rPr>
          <w:rFonts w:ascii="Times New Roman" w:hAnsi="Times New Roman" w:cs="Times New Roman"/>
          <w:sz w:val="24"/>
          <w:szCs w:val="24"/>
        </w:rPr>
        <w:t>,от 29.11.2024 №7-22, от 25.12.2024 №7-30</w:t>
      </w:r>
      <w:r w:rsidRPr="00C831B4">
        <w:rPr>
          <w:rFonts w:ascii="Times New Roman" w:hAnsi="Times New Roman" w:cs="Times New Roman"/>
          <w:sz w:val="24"/>
          <w:szCs w:val="24"/>
        </w:rPr>
        <w:t>)</w:t>
      </w:r>
    </w:p>
    <w:p w:rsidR="00D34B82" w:rsidRDefault="00D34B82" w:rsidP="003D5C8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34B82" w:rsidRDefault="00D34B82" w:rsidP="003D5C8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7C9">
        <w:rPr>
          <w:rFonts w:ascii="Times New Roman" w:hAnsi="Times New Roman" w:cs="Times New Roman"/>
          <w:sz w:val="24"/>
          <w:szCs w:val="24"/>
        </w:rPr>
        <w:t xml:space="preserve">ПОСТАНОВЛЯЮ: </w:t>
      </w:r>
    </w:p>
    <w:p w:rsidR="00D34B82" w:rsidRPr="002E58AF" w:rsidRDefault="00D34B82" w:rsidP="002E58A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4B82" w:rsidRPr="002E58AF" w:rsidRDefault="00D34B82" w:rsidP="002E58AF">
      <w:pPr>
        <w:spacing w:line="240" w:lineRule="auto"/>
        <w:ind w:firstLine="709"/>
        <w:jc w:val="both"/>
      </w:pPr>
      <w:r w:rsidRPr="002E58AF">
        <w:rPr>
          <w:rFonts w:ascii="Times New Roman" w:hAnsi="Times New Roman" w:cs="Times New Roman"/>
          <w:sz w:val="24"/>
          <w:szCs w:val="24"/>
        </w:rPr>
        <w:t>1.</w:t>
      </w:r>
      <w:r>
        <w:t> </w:t>
      </w:r>
      <w:r w:rsidRPr="002E58AF">
        <w:rPr>
          <w:rFonts w:ascii="Times New Roman" w:hAnsi="Times New Roman" w:cs="Times New Roman"/>
          <w:sz w:val="24"/>
          <w:szCs w:val="24"/>
        </w:rPr>
        <w:t xml:space="preserve">Внести в постановление администрации Унечского района от </w:t>
      </w:r>
      <w:r>
        <w:rPr>
          <w:rFonts w:ascii="Times New Roman" w:hAnsi="Times New Roman" w:cs="Times New Roman"/>
          <w:sz w:val="24"/>
          <w:szCs w:val="24"/>
        </w:rPr>
        <w:t>29.12.2023</w:t>
      </w:r>
      <w:r w:rsidRPr="002E58AF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561</w:t>
      </w:r>
      <w:r w:rsidRPr="002E58AF">
        <w:rPr>
          <w:rFonts w:ascii="Times New Roman" w:hAnsi="Times New Roman" w:cs="Times New Roman"/>
          <w:sz w:val="24"/>
          <w:szCs w:val="24"/>
        </w:rPr>
        <w:t xml:space="preserve"> «Об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58AF">
        <w:rPr>
          <w:rFonts w:ascii="Times New Roman" w:hAnsi="Times New Roman" w:cs="Times New Roman"/>
          <w:sz w:val="24"/>
          <w:szCs w:val="24"/>
        </w:rPr>
        <w:t xml:space="preserve">утверждении муниципальной программы «Развитие культуры </w:t>
      </w:r>
      <w:r>
        <w:rPr>
          <w:rFonts w:ascii="Times New Roman" w:hAnsi="Times New Roman" w:cs="Times New Roman"/>
          <w:sz w:val="24"/>
          <w:szCs w:val="24"/>
        </w:rPr>
        <w:t>Унечского района</w:t>
      </w:r>
      <w:r w:rsidRPr="002E58AF">
        <w:rPr>
          <w:rFonts w:ascii="Times New Roman" w:hAnsi="Times New Roman" w:cs="Times New Roman"/>
          <w:sz w:val="24"/>
          <w:szCs w:val="24"/>
        </w:rPr>
        <w:t>»</w:t>
      </w:r>
      <w:r w:rsidRPr="00C35A3B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в редакции постановления администрации Унечского </w:t>
      </w:r>
      <w:r w:rsidRPr="00873DC0">
        <w:rPr>
          <w:rFonts w:ascii="Times New Roman" w:hAnsi="Times New Roman" w:cs="Times New Roman"/>
          <w:sz w:val="24"/>
          <w:szCs w:val="24"/>
        </w:rPr>
        <w:t>района от 26.04.2024 №85,</w:t>
      </w:r>
      <w:r>
        <w:rPr>
          <w:rFonts w:ascii="Times New Roman" w:hAnsi="Times New Roman" w:cs="Times New Roman"/>
          <w:sz w:val="24"/>
          <w:szCs w:val="24"/>
        </w:rPr>
        <w:t xml:space="preserve"> от 16.09.2024 №201</w:t>
      </w:r>
      <w:r w:rsidRPr="00C35A3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E58AF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D34B82" w:rsidRDefault="00D34B82" w:rsidP="00292FEB">
      <w:pPr>
        <w:pStyle w:val="ListParagraph"/>
        <w:numPr>
          <w:ilvl w:val="1"/>
          <w:numId w:val="3"/>
        </w:numPr>
        <w:ind w:left="0" w:firstLine="709"/>
        <w:jc w:val="both"/>
        <w:rPr>
          <w:rFonts w:cs="Arial"/>
        </w:rPr>
      </w:pPr>
      <w:r>
        <w:t>П</w:t>
      </w:r>
      <w:r w:rsidRPr="00645E78">
        <w:t xml:space="preserve">озицию «Объем бюджетных </w:t>
      </w:r>
      <w:r>
        <w:t>ассигнований</w:t>
      </w:r>
      <w:r w:rsidRPr="00645E78">
        <w:t xml:space="preserve"> на реализацию муниципальной</w:t>
      </w:r>
      <w:r>
        <w:t xml:space="preserve"> </w:t>
      </w:r>
      <w:r w:rsidRPr="00292FEB">
        <w:t>программы» паспорта муниципальной программы</w:t>
      </w:r>
      <w:r w:rsidRPr="002E58AF">
        <w:t xml:space="preserve">«Развитие культуры </w:t>
      </w:r>
      <w:r>
        <w:t>Унечского района</w:t>
      </w:r>
      <w:r w:rsidRPr="002E58AF">
        <w:t>»</w:t>
      </w:r>
      <w:r w:rsidRPr="00292FEB">
        <w:t xml:space="preserve"> изложить в редакции:</w:t>
      </w:r>
    </w:p>
    <w:p w:rsidR="00D34B82" w:rsidRPr="00292FEB" w:rsidRDefault="00D34B82" w:rsidP="00292FEB">
      <w:pPr>
        <w:pStyle w:val="ListParagraph"/>
        <w:ind w:left="1515"/>
        <w:jc w:val="both"/>
        <w:rPr>
          <w:rFonts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7"/>
        <w:gridCol w:w="5529"/>
      </w:tblGrid>
      <w:tr w:rsidR="00D34B82" w:rsidRPr="00AD04F6">
        <w:trPr>
          <w:trHeight w:val="1609"/>
          <w:jc w:val="center"/>
        </w:trPr>
        <w:tc>
          <w:tcPr>
            <w:tcW w:w="4677" w:type="dxa"/>
          </w:tcPr>
          <w:p w:rsidR="00D34B82" w:rsidRPr="00C831B4" w:rsidRDefault="00D34B82" w:rsidP="005C0A0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831B4">
              <w:rPr>
                <w:rFonts w:ascii="Times New Roman" w:hAnsi="Times New Roman"/>
                <w:sz w:val="24"/>
                <w:szCs w:val="24"/>
                <w:lang w:eastAsia="en-US"/>
              </w:rPr>
              <w:t>Объем бюджетных ассигнований на реализацию муниципальной программы</w:t>
            </w:r>
          </w:p>
        </w:tc>
        <w:tc>
          <w:tcPr>
            <w:tcW w:w="5529" w:type="dxa"/>
          </w:tcPr>
          <w:p w:rsidR="00D34B82" w:rsidRPr="00C831B4" w:rsidRDefault="00D34B82" w:rsidP="005C0A0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31B4">
              <w:rPr>
                <w:rFonts w:ascii="Times New Roman" w:hAnsi="Times New Roman" w:cs="Times New Roman"/>
                <w:sz w:val="24"/>
                <w:szCs w:val="24"/>
              </w:rPr>
              <w:t>Общий объем средств, предусмотренных на реализацию программы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249 920 125,06</w:t>
            </w:r>
            <w:r w:rsidRPr="00C831B4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D34B82" w:rsidRPr="00C831B4" w:rsidRDefault="00D34B82" w:rsidP="005C0A0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31B4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D34B82" w:rsidRPr="00C831B4" w:rsidRDefault="00D34B82" w:rsidP="002E5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61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год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107 143 884,87</w:t>
            </w:r>
            <w:r w:rsidRPr="00C8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рублей;</w:t>
            </w:r>
          </w:p>
          <w:p w:rsidR="00D34B82" w:rsidRPr="00C831B4" w:rsidRDefault="00D34B82" w:rsidP="002E5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61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–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69 419 731,08</w:t>
            </w:r>
            <w:r w:rsidRPr="00C8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рублей; </w:t>
            </w:r>
          </w:p>
          <w:p w:rsidR="00D34B82" w:rsidRPr="002E58AF" w:rsidRDefault="00D34B82" w:rsidP="002E5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– </w:t>
            </w:r>
            <w:r w:rsidRPr="00841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73 356 509,11</w:t>
            </w:r>
            <w:r w:rsidRPr="00C8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</w:tbl>
    <w:p w:rsidR="00D34B82" w:rsidRDefault="00D34B82" w:rsidP="0090136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4B82" w:rsidRDefault="00D34B82" w:rsidP="0066513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</w:t>
      </w:r>
      <w:r w:rsidRPr="00003CE3">
        <w:rPr>
          <w:rFonts w:ascii="Times New Roman" w:hAnsi="Times New Roman" w:cs="Times New Roman"/>
          <w:sz w:val="24"/>
          <w:szCs w:val="24"/>
        </w:rPr>
        <w:t xml:space="preserve">. </w:t>
      </w:r>
      <w:r w:rsidRPr="00A17E54">
        <w:rPr>
          <w:rFonts w:ascii="Times New Roman" w:hAnsi="Times New Roman" w:cs="Times New Roman"/>
          <w:sz w:val="24"/>
          <w:szCs w:val="24"/>
        </w:rPr>
        <w:t xml:space="preserve">«Сведения о показателях (индикаторах) муниципальной программы «Развитие </w:t>
      </w:r>
      <w:r>
        <w:rPr>
          <w:rFonts w:ascii="Times New Roman" w:hAnsi="Times New Roman" w:cs="Times New Roman"/>
          <w:sz w:val="24"/>
          <w:szCs w:val="24"/>
        </w:rPr>
        <w:t xml:space="preserve">культуры </w:t>
      </w:r>
      <w:r w:rsidRPr="00A17E54">
        <w:rPr>
          <w:rFonts w:ascii="Times New Roman" w:hAnsi="Times New Roman" w:cs="Times New Roman"/>
          <w:sz w:val="24"/>
          <w:szCs w:val="24"/>
        </w:rPr>
        <w:t>Унечского района»»</w:t>
      </w:r>
      <w:r w:rsidRPr="00003CE3">
        <w:rPr>
          <w:rFonts w:ascii="Times New Roman" w:hAnsi="Times New Roman" w:cs="Times New Roman"/>
          <w:sz w:val="24"/>
          <w:szCs w:val="24"/>
        </w:rPr>
        <w:t>изложить в новой редакции согласно приложению 1 к настоящему постановлению.</w:t>
      </w:r>
    </w:p>
    <w:p w:rsidR="00D34B82" w:rsidRDefault="00D34B82" w:rsidP="00484C3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План реализации муниципальной программы изложить в новой редакции согласно приложению2 к настоящему постановлению.</w:t>
      </w:r>
    </w:p>
    <w:p w:rsidR="00D34B82" w:rsidRPr="00153BC6" w:rsidRDefault="00D34B82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8D0ABB">
        <w:rPr>
          <w:rFonts w:ascii="Times New Roman" w:hAnsi="Times New Roman" w:cs="Times New Roman"/>
          <w:sz w:val="24"/>
          <w:szCs w:val="24"/>
        </w:rPr>
        <w:t>. Опубликовать настоящее постановление в муниципальном печатном средств</w:t>
      </w:r>
      <w:r>
        <w:rPr>
          <w:rFonts w:ascii="Times New Roman" w:hAnsi="Times New Roman" w:cs="Times New Roman"/>
          <w:sz w:val="24"/>
          <w:szCs w:val="24"/>
        </w:rPr>
        <w:t xml:space="preserve">е массовой информации «Унечский </w:t>
      </w:r>
      <w:r w:rsidRPr="008D0ABB">
        <w:rPr>
          <w:rFonts w:ascii="Times New Roman" w:hAnsi="Times New Roman" w:cs="Times New Roman"/>
          <w:sz w:val="24"/>
          <w:szCs w:val="24"/>
        </w:rPr>
        <w:t>муниц</w:t>
      </w:r>
      <w:r>
        <w:rPr>
          <w:rFonts w:ascii="Times New Roman" w:hAnsi="Times New Roman" w:cs="Times New Roman"/>
          <w:sz w:val="24"/>
          <w:szCs w:val="24"/>
        </w:rPr>
        <w:t xml:space="preserve">ипальный вестник» и разместить </w:t>
      </w:r>
      <w:r w:rsidRPr="008D0ABB">
        <w:rPr>
          <w:rFonts w:ascii="Times New Roman" w:hAnsi="Times New Roman" w:cs="Times New Roman"/>
          <w:sz w:val="24"/>
          <w:szCs w:val="24"/>
        </w:rPr>
        <w:t>на официальном сайте администрации Унечского района в сети «Интернет»</w:t>
      </w:r>
      <w:r w:rsidRPr="00153BC6">
        <w:rPr>
          <w:rFonts w:ascii="Times New Roman" w:hAnsi="Times New Roman" w:cs="Times New Roman"/>
          <w:sz w:val="24"/>
          <w:szCs w:val="24"/>
        </w:rPr>
        <w:t>.</w:t>
      </w:r>
    </w:p>
    <w:p w:rsidR="00D34B82" w:rsidRDefault="00D34B82" w:rsidP="00A572F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8D0ABB">
        <w:rPr>
          <w:rFonts w:ascii="Times New Roman" w:hAnsi="Times New Roman" w:cs="Times New Roman"/>
          <w:sz w:val="24"/>
          <w:szCs w:val="24"/>
        </w:rPr>
        <w:t xml:space="preserve">. </w:t>
      </w:r>
      <w:r w:rsidRPr="00B026BE">
        <w:rPr>
          <w:rFonts w:ascii="Times New Roman" w:hAnsi="Times New Roman" w:cs="Times New Roman"/>
          <w:sz w:val="24"/>
          <w:szCs w:val="24"/>
        </w:rPr>
        <w:t>Данное постановление вступает в силу с момента его подписания и распространяется на  правоотношения, возникшие с 1 января 2024 года.</w:t>
      </w:r>
    </w:p>
    <w:p w:rsidR="00D34B82" w:rsidRPr="00782D03" w:rsidRDefault="00D34B82" w:rsidP="00A572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F24EC0">
        <w:rPr>
          <w:rFonts w:ascii="Times New Roman" w:hAnsi="Times New Roman" w:cs="Times New Roman"/>
          <w:sz w:val="24"/>
          <w:szCs w:val="24"/>
        </w:rPr>
        <w:t xml:space="preserve">Контроль за исполнением постановления </w:t>
      </w:r>
      <w:r w:rsidRPr="007621F2">
        <w:rPr>
          <w:rFonts w:ascii="Times New Roman" w:hAnsi="Times New Roman" w:cs="Times New Roman"/>
          <w:sz w:val="24"/>
          <w:szCs w:val="24"/>
        </w:rPr>
        <w:t>возложить на заместителя главы администрации Унечского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2D03">
        <w:rPr>
          <w:rFonts w:ascii="Times New Roman" w:hAnsi="Times New Roman" w:cs="Times New Roman"/>
          <w:sz w:val="24"/>
          <w:szCs w:val="24"/>
        </w:rPr>
        <w:t>Козыреву Г.В.</w:t>
      </w:r>
    </w:p>
    <w:p w:rsidR="00D34B82" w:rsidRDefault="00D34B82" w:rsidP="00000CF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D34B82" w:rsidRDefault="00D34B82" w:rsidP="00C505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4B82" w:rsidRDefault="00D34B82" w:rsidP="00114741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</w:t>
      </w:r>
      <w:r w:rsidRPr="00114741">
        <w:rPr>
          <w:rFonts w:ascii="Times New Roman" w:hAnsi="Times New Roman" w:cs="Times New Roman"/>
          <w:sz w:val="24"/>
          <w:szCs w:val="24"/>
        </w:rPr>
        <w:t xml:space="preserve"> администрации района</w:t>
      </w:r>
      <w:r w:rsidRPr="00114741">
        <w:rPr>
          <w:rFonts w:ascii="Times New Roman" w:hAnsi="Times New Roman" w:cs="Times New Roman"/>
          <w:sz w:val="24"/>
          <w:szCs w:val="24"/>
        </w:rPr>
        <w:tab/>
      </w:r>
      <w:r w:rsidRPr="0011474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114741">
        <w:rPr>
          <w:rFonts w:ascii="Times New Roman" w:hAnsi="Times New Roman" w:cs="Times New Roman"/>
          <w:sz w:val="24"/>
          <w:szCs w:val="24"/>
        </w:rPr>
        <w:tab/>
      </w:r>
      <w:r w:rsidRPr="00114741">
        <w:rPr>
          <w:rFonts w:ascii="Times New Roman" w:hAnsi="Times New Roman" w:cs="Times New Roman"/>
          <w:sz w:val="24"/>
          <w:szCs w:val="24"/>
        </w:rPr>
        <w:tab/>
        <w:t xml:space="preserve">             В.А. Дуда</w:t>
      </w:r>
    </w:p>
    <w:p w:rsidR="00D34B82" w:rsidRDefault="00D34B82" w:rsidP="00AB56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34B82" w:rsidSect="00531F02">
      <w:pgSz w:w="11906" w:h="16838" w:code="9"/>
      <w:pgMar w:top="1134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4B82" w:rsidRDefault="00D34B82" w:rsidP="00313FFF">
      <w:pPr>
        <w:spacing w:line="240" w:lineRule="auto"/>
      </w:pPr>
      <w:r>
        <w:separator/>
      </w:r>
    </w:p>
  </w:endnote>
  <w:endnote w:type="continuationSeparator" w:id="1">
    <w:p w:rsidR="00D34B82" w:rsidRDefault="00D34B82" w:rsidP="00313FF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4B82" w:rsidRDefault="00D34B82" w:rsidP="00313FFF">
      <w:pPr>
        <w:spacing w:line="240" w:lineRule="auto"/>
      </w:pPr>
      <w:r>
        <w:separator/>
      </w:r>
    </w:p>
  </w:footnote>
  <w:footnote w:type="continuationSeparator" w:id="1">
    <w:p w:rsidR="00D34B82" w:rsidRDefault="00D34B82" w:rsidP="00313FF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10285"/>
    <w:multiLevelType w:val="hybridMultilevel"/>
    <w:tmpl w:val="14382664"/>
    <w:lvl w:ilvl="0" w:tplc="4394DA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553B27"/>
    <w:multiLevelType w:val="multilevel"/>
    <w:tmpl w:val="15A00B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377128E1"/>
    <w:multiLevelType w:val="multilevel"/>
    <w:tmpl w:val="D53618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1800"/>
      </w:pPr>
      <w:rPr>
        <w:rFonts w:hint="default"/>
      </w:rPr>
    </w:lvl>
  </w:abstractNum>
  <w:abstractNum w:abstractNumId="3">
    <w:nsid w:val="63BF6158"/>
    <w:multiLevelType w:val="multilevel"/>
    <w:tmpl w:val="739C8562"/>
    <w:lvl w:ilvl="0">
      <w:start w:val="1"/>
      <w:numFmt w:val="decimal"/>
      <w:lvlText w:val="%1."/>
      <w:lvlJc w:val="left"/>
      <w:pPr>
        <w:ind w:left="1290" w:hanging="12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9" w:hanging="12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28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97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66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5" w:hanging="129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52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7E45"/>
    <w:rsid w:val="00000CF3"/>
    <w:rsid w:val="00003CE3"/>
    <w:rsid w:val="00014A94"/>
    <w:rsid w:val="000225D6"/>
    <w:rsid w:val="00041CF1"/>
    <w:rsid w:val="00045460"/>
    <w:rsid w:val="0004686B"/>
    <w:rsid w:val="00051652"/>
    <w:rsid w:val="000543F8"/>
    <w:rsid w:val="00054C02"/>
    <w:rsid w:val="00064051"/>
    <w:rsid w:val="00073F21"/>
    <w:rsid w:val="0008050C"/>
    <w:rsid w:val="00097DD7"/>
    <w:rsid w:val="000A48C3"/>
    <w:rsid w:val="000B637D"/>
    <w:rsid w:val="000C4C57"/>
    <w:rsid w:val="000D332F"/>
    <w:rsid w:val="000D4B59"/>
    <w:rsid w:val="000D5018"/>
    <w:rsid w:val="000E568F"/>
    <w:rsid w:val="00106062"/>
    <w:rsid w:val="00106690"/>
    <w:rsid w:val="0010695E"/>
    <w:rsid w:val="00106D56"/>
    <w:rsid w:val="00112A4C"/>
    <w:rsid w:val="00114741"/>
    <w:rsid w:val="00116667"/>
    <w:rsid w:val="0013645A"/>
    <w:rsid w:val="00136830"/>
    <w:rsid w:val="0013754E"/>
    <w:rsid w:val="00140D3A"/>
    <w:rsid w:val="001426D2"/>
    <w:rsid w:val="00152D5C"/>
    <w:rsid w:val="00153BC6"/>
    <w:rsid w:val="0016271D"/>
    <w:rsid w:val="00180BC9"/>
    <w:rsid w:val="001824CD"/>
    <w:rsid w:val="00187C45"/>
    <w:rsid w:val="001A5C96"/>
    <w:rsid w:val="001B467F"/>
    <w:rsid w:val="001C0D85"/>
    <w:rsid w:val="001C2C97"/>
    <w:rsid w:val="001C6C80"/>
    <w:rsid w:val="001F0E84"/>
    <w:rsid w:val="001F190C"/>
    <w:rsid w:val="001F2A4A"/>
    <w:rsid w:val="00204ACE"/>
    <w:rsid w:val="0020523E"/>
    <w:rsid w:val="00205492"/>
    <w:rsid w:val="00207836"/>
    <w:rsid w:val="0022408B"/>
    <w:rsid w:val="0024014A"/>
    <w:rsid w:val="0024025A"/>
    <w:rsid w:val="00240596"/>
    <w:rsid w:val="00254A4E"/>
    <w:rsid w:val="00262787"/>
    <w:rsid w:val="0026546C"/>
    <w:rsid w:val="00265EE5"/>
    <w:rsid w:val="00275479"/>
    <w:rsid w:val="00275857"/>
    <w:rsid w:val="00281AFB"/>
    <w:rsid w:val="00290012"/>
    <w:rsid w:val="00292FEB"/>
    <w:rsid w:val="002A21F6"/>
    <w:rsid w:val="002A3B82"/>
    <w:rsid w:val="002A6227"/>
    <w:rsid w:val="002B2DE0"/>
    <w:rsid w:val="002B3E8D"/>
    <w:rsid w:val="002C3674"/>
    <w:rsid w:val="002C5B5C"/>
    <w:rsid w:val="002C770C"/>
    <w:rsid w:val="002E5652"/>
    <w:rsid w:val="002E58AF"/>
    <w:rsid w:val="002F3F97"/>
    <w:rsid w:val="002F471D"/>
    <w:rsid w:val="00313FFF"/>
    <w:rsid w:val="003265BF"/>
    <w:rsid w:val="00332DD8"/>
    <w:rsid w:val="00336EF9"/>
    <w:rsid w:val="00342ACE"/>
    <w:rsid w:val="00354A07"/>
    <w:rsid w:val="00365ABC"/>
    <w:rsid w:val="00385F80"/>
    <w:rsid w:val="00394C8D"/>
    <w:rsid w:val="00396415"/>
    <w:rsid w:val="003C29A8"/>
    <w:rsid w:val="003D5C8E"/>
    <w:rsid w:val="003D79FB"/>
    <w:rsid w:val="003F3F09"/>
    <w:rsid w:val="004060C6"/>
    <w:rsid w:val="00410081"/>
    <w:rsid w:val="00410F14"/>
    <w:rsid w:val="004159A3"/>
    <w:rsid w:val="00434344"/>
    <w:rsid w:val="004372AB"/>
    <w:rsid w:val="004625FA"/>
    <w:rsid w:val="004647A9"/>
    <w:rsid w:val="00464C15"/>
    <w:rsid w:val="004753EA"/>
    <w:rsid w:val="00483C9B"/>
    <w:rsid w:val="00484C34"/>
    <w:rsid w:val="00484D41"/>
    <w:rsid w:val="004A1868"/>
    <w:rsid w:val="004A7B3A"/>
    <w:rsid w:val="004B27AE"/>
    <w:rsid w:val="004B28FB"/>
    <w:rsid w:val="004C349E"/>
    <w:rsid w:val="004C6B96"/>
    <w:rsid w:val="004D04DA"/>
    <w:rsid w:val="004E41DB"/>
    <w:rsid w:val="004F4F2A"/>
    <w:rsid w:val="00507708"/>
    <w:rsid w:val="00507E45"/>
    <w:rsid w:val="00510C8D"/>
    <w:rsid w:val="00512AFA"/>
    <w:rsid w:val="00517E38"/>
    <w:rsid w:val="00520A6B"/>
    <w:rsid w:val="005277C6"/>
    <w:rsid w:val="00530368"/>
    <w:rsid w:val="00531F02"/>
    <w:rsid w:val="005369A1"/>
    <w:rsid w:val="00537EFC"/>
    <w:rsid w:val="0054006C"/>
    <w:rsid w:val="00540903"/>
    <w:rsid w:val="00542B6C"/>
    <w:rsid w:val="00546894"/>
    <w:rsid w:val="005504E8"/>
    <w:rsid w:val="0055568B"/>
    <w:rsid w:val="00563DBF"/>
    <w:rsid w:val="005652D4"/>
    <w:rsid w:val="00571E56"/>
    <w:rsid w:val="00577CF5"/>
    <w:rsid w:val="00595ACF"/>
    <w:rsid w:val="00596A12"/>
    <w:rsid w:val="005A0896"/>
    <w:rsid w:val="005A0D85"/>
    <w:rsid w:val="005B1188"/>
    <w:rsid w:val="005B36F5"/>
    <w:rsid w:val="005B5445"/>
    <w:rsid w:val="005B64B3"/>
    <w:rsid w:val="005C0A00"/>
    <w:rsid w:val="005D13B6"/>
    <w:rsid w:val="005D2AE5"/>
    <w:rsid w:val="005D4279"/>
    <w:rsid w:val="00600078"/>
    <w:rsid w:val="00604A85"/>
    <w:rsid w:val="0060643C"/>
    <w:rsid w:val="00614EBB"/>
    <w:rsid w:val="00622B3C"/>
    <w:rsid w:val="00641F9F"/>
    <w:rsid w:val="00645E78"/>
    <w:rsid w:val="00657D12"/>
    <w:rsid w:val="0066513E"/>
    <w:rsid w:val="006765C0"/>
    <w:rsid w:val="00677AA1"/>
    <w:rsid w:val="0068400E"/>
    <w:rsid w:val="0068733B"/>
    <w:rsid w:val="006921AA"/>
    <w:rsid w:val="006A3810"/>
    <w:rsid w:val="006B0A0C"/>
    <w:rsid w:val="006B3E3B"/>
    <w:rsid w:val="006C27A1"/>
    <w:rsid w:val="006D4772"/>
    <w:rsid w:val="006D48A2"/>
    <w:rsid w:val="00710677"/>
    <w:rsid w:val="00727F0A"/>
    <w:rsid w:val="00734FAF"/>
    <w:rsid w:val="007621F2"/>
    <w:rsid w:val="00767625"/>
    <w:rsid w:val="00782D03"/>
    <w:rsid w:val="007933D3"/>
    <w:rsid w:val="00794E45"/>
    <w:rsid w:val="007B0BDA"/>
    <w:rsid w:val="007D237D"/>
    <w:rsid w:val="007D67C9"/>
    <w:rsid w:val="007D6EA5"/>
    <w:rsid w:val="007E5BB6"/>
    <w:rsid w:val="007F0AE4"/>
    <w:rsid w:val="007F0F0E"/>
    <w:rsid w:val="007F6A3B"/>
    <w:rsid w:val="00802A78"/>
    <w:rsid w:val="008075ED"/>
    <w:rsid w:val="00810180"/>
    <w:rsid w:val="008147F1"/>
    <w:rsid w:val="00826FD2"/>
    <w:rsid w:val="008327EE"/>
    <w:rsid w:val="00835B56"/>
    <w:rsid w:val="00841020"/>
    <w:rsid w:val="00852055"/>
    <w:rsid w:val="00861A92"/>
    <w:rsid w:val="008725EC"/>
    <w:rsid w:val="00873DC0"/>
    <w:rsid w:val="0088604F"/>
    <w:rsid w:val="008951DD"/>
    <w:rsid w:val="008957AF"/>
    <w:rsid w:val="008A7B70"/>
    <w:rsid w:val="008B005D"/>
    <w:rsid w:val="008D0ABB"/>
    <w:rsid w:val="008D1255"/>
    <w:rsid w:val="008E7EF8"/>
    <w:rsid w:val="008F473A"/>
    <w:rsid w:val="009012FC"/>
    <w:rsid w:val="0090136C"/>
    <w:rsid w:val="009048B0"/>
    <w:rsid w:val="00906BA4"/>
    <w:rsid w:val="00911031"/>
    <w:rsid w:val="009431A1"/>
    <w:rsid w:val="00945B2D"/>
    <w:rsid w:val="00947846"/>
    <w:rsid w:val="00951B02"/>
    <w:rsid w:val="009528D2"/>
    <w:rsid w:val="0095355F"/>
    <w:rsid w:val="0096476C"/>
    <w:rsid w:val="00975490"/>
    <w:rsid w:val="009869F7"/>
    <w:rsid w:val="00992FCF"/>
    <w:rsid w:val="00995C5D"/>
    <w:rsid w:val="009B107B"/>
    <w:rsid w:val="009B4F9C"/>
    <w:rsid w:val="009C31FF"/>
    <w:rsid w:val="009C516E"/>
    <w:rsid w:val="009C5773"/>
    <w:rsid w:val="009D5F5C"/>
    <w:rsid w:val="009F323D"/>
    <w:rsid w:val="009F4050"/>
    <w:rsid w:val="00A050E9"/>
    <w:rsid w:val="00A12769"/>
    <w:rsid w:val="00A155FD"/>
    <w:rsid w:val="00A17E54"/>
    <w:rsid w:val="00A32932"/>
    <w:rsid w:val="00A355FF"/>
    <w:rsid w:val="00A43900"/>
    <w:rsid w:val="00A47005"/>
    <w:rsid w:val="00A572FE"/>
    <w:rsid w:val="00A573D7"/>
    <w:rsid w:val="00A85739"/>
    <w:rsid w:val="00AB56A4"/>
    <w:rsid w:val="00AB739B"/>
    <w:rsid w:val="00AC0BBE"/>
    <w:rsid w:val="00AC0E72"/>
    <w:rsid w:val="00AC3AB7"/>
    <w:rsid w:val="00AD04F6"/>
    <w:rsid w:val="00AD3459"/>
    <w:rsid w:val="00AD63CB"/>
    <w:rsid w:val="00AE5075"/>
    <w:rsid w:val="00B007C2"/>
    <w:rsid w:val="00B01766"/>
    <w:rsid w:val="00B026BE"/>
    <w:rsid w:val="00B11BDB"/>
    <w:rsid w:val="00B22ABB"/>
    <w:rsid w:val="00B2768E"/>
    <w:rsid w:val="00B30854"/>
    <w:rsid w:val="00B33B41"/>
    <w:rsid w:val="00B5333E"/>
    <w:rsid w:val="00B54603"/>
    <w:rsid w:val="00B80F5E"/>
    <w:rsid w:val="00B92A4D"/>
    <w:rsid w:val="00B92DC6"/>
    <w:rsid w:val="00BB4E83"/>
    <w:rsid w:val="00BC151B"/>
    <w:rsid w:val="00BC1A60"/>
    <w:rsid w:val="00BD16DE"/>
    <w:rsid w:val="00BD7005"/>
    <w:rsid w:val="00BE6A97"/>
    <w:rsid w:val="00BF0EDA"/>
    <w:rsid w:val="00BF5683"/>
    <w:rsid w:val="00BF6707"/>
    <w:rsid w:val="00C06E0E"/>
    <w:rsid w:val="00C10F77"/>
    <w:rsid w:val="00C139E0"/>
    <w:rsid w:val="00C20760"/>
    <w:rsid w:val="00C217E9"/>
    <w:rsid w:val="00C24A6A"/>
    <w:rsid w:val="00C312CC"/>
    <w:rsid w:val="00C34A19"/>
    <w:rsid w:val="00C35A3B"/>
    <w:rsid w:val="00C50551"/>
    <w:rsid w:val="00C5228D"/>
    <w:rsid w:val="00C67619"/>
    <w:rsid w:val="00C7673B"/>
    <w:rsid w:val="00C813B4"/>
    <w:rsid w:val="00C831B4"/>
    <w:rsid w:val="00C84046"/>
    <w:rsid w:val="00C86CD4"/>
    <w:rsid w:val="00C87665"/>
    <w:rsid w:val="00C907C8"/>
    <w:rsid w:val="00CA673C"/>
    <w:rsid w:val="00CB4A81"/>
    <w:rsid w:val="00CB4E7F"/>
    <w:rsid w:val="00CB5AD4"/>
    <w:rsid w:val="00CE74A0"/>
    <w:rsid w:val="00CF648A"/>
    <w:rsid w:val="00D00CF3"/>
    <w:rsid w:val="00D24327"/>
    <w:rsid w:val="00D24FB6"/>
    <w:rsid w:val="00D34B82"/>
    <w:rsid w:val="00D3621C"/>
    <w:rsid w:val="00D42E9D"/>
    <w:rsid w:val="00D437A9"/>
    <w:rsid w:val="00D519CC"/>
    <w:rsid w:val="00D520E3"/>
    <w:rsid w:val="00D55E16"/>
    <w:rsid w:val="00D73D71"/>
    <w:rsid w:val="00D81AF9"/>
    <w:rsid w:val="00DA053B"/>
    <w:rsid w:val="00DA2382"/>
    <w:rsid w:val="00DA30CD"/>
    <w:rsid w:val="00DB58AC"/>
    <w:rsid w:val="00DD0116"/>
    <w:rsid w:val="00DF04D3"/>
    <w:rsid w:val="00DF44CE"/>
    <w:rsid w:val="00DF60DA"/>
    <w:rsid w:val="00DF7B17"/>
    <w:rsid w:val="00E15AF0"/>
    <w:rsid w:val="00E30D66"/>
    <w:rsid w:val="00E37D38"/>
    <w:rsid w:val="00E54D7E"/>
    <w:rsid w:val="00E670AB"/>
    <w:rsid w:val="00E7380A"/>
    <w:rsid w:val="00EB2D8C"/>
    <w:rsid w:val="00EC56AC"/>
    <w:rsid w:val="00EC6078"/>
    <w:rsid w:val="00EC6ADC"/>
    <w:rsid w:val="00EC6CB4"/>
    <w:rsid w:val="00ED07EC"/>
    <w:rsid w:val="00ED1594"/>
    <w:rsid w:val="00ED1C77"/>
    <w:rsid w:val="00EE7C79"/>
    <w:rsid w:val="00EF543E"/>
    <w:rsid w:val="00F03A85"/>
    <w:rsid w:val="00F17B94"/>
    <w:rsid w:val="00F20F15"/>
    <w:rsid w:val="00F2197E"/>
    <w:rsid w:val="00F24EC0"/>
    <w:rsid w:val="00F261EE"/>
    <w:rsid w:val="00F47804"/>
    <w:rsid w:val="00F5233A"/>
    <w:rsid w:val="00F534DB"/>
    <w:rsid w:val="00F618E5"/>
    <w:rsid w:val="00F75583"/>
    <w:rsid w:val="00F75813"/>
    <w:rsid w:val="00F8276F"/>
    <w:rsid w:val="00F837EF"/>
    <w:rsid w:val="00F85900"/>
    <w:rsid w:val="00F8613B"/>
    <w:rsid w:val="00FA74EB"/>
    <w:rsid w:val="00FB564B"/>
    <w:rsid w:val="00FB7CBE"/>
    <w:rsid w:val="00FF6517"/>
    <w:rsid w:val="00FF65EA"/>
    <w:rsid w:val="00FF7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E3"/>
    <w:pPr>
      <w:spacing w:line="360" w:lineRule="auto"/>
    </w:pPr>
    <w:rPr>
      <w:rFonts w:ascii="Arial" w:eastAsia="Times New Roman" w:hAnsi="Arial" w:cs="Aria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67619"/>
    <w:pPr>
      <w:keepNext/>
      <w:widowControl w:val="0"/>
      <w:outlineLvl w:val="1"/>
    </w:pPr>
    <w:rPr>
      <w:rFonts w:ascii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67619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D520E3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D520E3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D520E3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520E3"/>
    <w:rPr>
      <w:rFonts w:ascii="Arial Narrow" w:hAnsi="Arial Narrow" w:cs="Arial Narrow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112A4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13FFF"/>
    <w:rPr>
      <w:rFonts w:ascii="Arial" w:hAnsi="Arial" w:cs="Arial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13FFF"/>
    <w:rPr>
      <w:rFonts w:ascii="Arial" w:hAnsi="Arial" w:cs="Arial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075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75ED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5A0D85"/>
    <w:pPr>
      <w:spacing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ED15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ED15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887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7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7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7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</TotalTime>
  <Pages>2</Pages>
  <Words>391</Words>
  <Characters>2233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9</cp:revision>
  <cp:lastPrinted>2025-01-22T08:54:00Z</cp:lastPrinted>
  <dcterms:created xsi:type="dcterms:W3CDTF">2025-01-21T14:14:00Z</dcterms:created>
  <dcterms:modified xsi:type="dcterms:W3CDTF">2025-01-30T09:25:00Z</dcterms:modified>
</cp:coreProperties>
</file>